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BD" w:rsidRDefault="003007DA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07DB787" wp14:editId="71F66A0A">
                <wp:simplePos x="0" y="0"/>
                <wp:positionH relativeFrom="column">
                  <wp:posOffset>3815714</wp:posOffset>
                </wp:positionH>
                <wp:positionV relativeFrom="paragraph">
                  <wp:posOffset>-91440</wp:posOffset>
                </wp:positionV>
                <wp:extent cx="2196465" cy="13716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646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18E3" w:rsidRDefault="007C18E3" w:rsidP="007C18E3">
                            <w:pPr>
                              <w:ind w:firstLine="0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Первому з</w:t>
                            </w:r>
                            <w:r w:rsidRPr="002C3664">
                              <w:rPr>
                                <w:sz w:val="28"/>
                                <w:szCs w:val="28"/>
                              </w:rPr>
                              <w:t xml:space="preserve">аместителю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Генерального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директора -  главному инженеру </w:t>
                            </w:r>
                            <w:r w:rsidRPr="002C3664">
                              <w:rPr>
                                <w:sz w:val="28"/>
                                <w:szCs w:val="28"/>
                              </w:rPr>
                              <w:t>П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АО «МРСК Северо-Запада» </w:t>
                            </w:r>
                          </w:p>
                          <w:p w:rsidR="007C18E3" w:rsidRPr="002C3664" w:rsidRDefault="007C18E3" w:rsidP="007C18E3">
                            <w:pPr>
                              <w:ind w:firstLine="0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Д.В. Ягодке</w:t>
                            </w:r>
                          </w:p>
                          <w:p w:rsidR="003007DA" w:rsidRPr="003007DA" w:rsidRDefault="003007DA" w:rsidP="000C4017">
                            <w:pPr>
                              <w:ind w:firstLine="0"/>
                              <w:jc w:val="lef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0.45pt;margin-top:-7.2pt;width:172.95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cvmkwIAABA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" stroked="f">
                <v:textbox>
                  <w:txbxContent>
                    <w:p w:rsidR="007C18E3" w:rsidRDefault="007C18E3" w:rsidP="007C18E3">
                      <w:pPr>
                        <w:ind w:firstLine="0"/>
                        <w:jc w:val="lef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Первому з</w:t>
                      </w:r>
                      <w:r w:rsidRPr="002C3664">
                        <w:rPr>
                          <w:sz w:val="28"/>
                          <w:szCs w:val="28"/>
                        </w:rPr>
                        <w:t xml:space="preserve">аместителю 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Генерального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директора -  главному инженеру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2C3664">
                        <w:rPr>
                          <w:sz w:val="28"/>
                          <w:szCs w:val="28"/>
                        </w:rPr>
                        <w:t>П</w:t>
                      </w:r>
                      <w:r>
                        <w:rPr>
                          <w:sz w:val="28"/>
                          <w:szCs w:val="28"/>
                        </w:rPr>
                        <w:t xml:space="preserve">АО «МРСК Северо-Запада» </w:t>
                      </w:r>
                    </w:p>
                    <w:p w:rsidR="007C18E3" w:rsidRPr="002C3664" w:rsidRDefault="007C18E3" w:rsidP="007C18E3">
                      <w:pPr>
                        <w:ind w:firstLine="0"/>
                        <w:jc w:val="left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Д.В. Ягодке</w:t>
                      </w:r>
                    </w:p>
                    <w:p w:rsidR="003007DA" w:rsidRPr="003007DA" w:rsidRDefault="003007DA" w:rsidP="000C4017">
                      <w:pPr>
                        <w:ind w:firstLine="0"/>
                        <w:jc w:val="lef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2ABD">
        <w:rPr>
          <w:szCs w:val="24"/>
        </w:rPr>
        <w:t>О предоставлении результатов</w:t>
      </w:r>
    </w:p>
    <w:p w:rsidR="00402ABD" w:rsidRDefault="00402ABD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szCs w:val="24"/>
        </w:rPr>
        <w:t>контрольных замеров</w:t>
      </w:r>
    </w:p>
    <w:p w:rsidR="00402ABD" w:rsidRPr="007D2BF5" w:rsidRDefault="00402ABD" w:rsidP="00402ABD">
      <w:pPr>
        <w:pStyle w:val="2"/>
        <w:spacing w:after="0" w:line="240" w:lineRule="auto"/>
        <w:ind w:left="0" w:right="28"/>
        <w:jc w:val="both"/>
        <w:rPr>
          <w:szCs w:val="24"/>
        </w:rPr>
      </w:pPr>
      <w:r>
        <w:rPr>
          <w:szCs w:val="24"/>
        </w:rPr>
        <w:t xml:space="preserve">18.12.2019г.  </w:t>
      </w:r>
    </w:p>
    <w:p w:rsidR="00CB2791" w:rsidRPr="00CB2791" w:rsidRDefault="00CB2791" w:rsidP="009A5A6F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Cs w:val="24"/>
        </w:rPr>
      </w:pPr>
    </w:p>
    <w:p w:rsidR="00CB2791" w:rsidRPr="00CB2791" w:rsidRDefault="00CB2791" w:rsidP="00CB2791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8"/>
          <w:szCs w:val="28"/>
        </w:rPr>
      </w:pPr>
    </w:p>
    <w:p w:rsidR="007C18E3" w:rsidRDefault="007C18E3" w:rsidP="007C18E3">
      <w:pPr>
        <w:pStyle w:val="2"/>
        <w:spacing w:after="0" w:line="240" w:lineRule="auto"/>
        <w:ind w:left="0" w:right="28"/>
        <w:rPr>
          <w:sz w:val="28"/>
          <w:szCs w:val="28"/>
        </w:rPr>
      </w:pPr>
    </w:p>
    <w:p w:rsidR="007C18E3" w:rsidRDefault="007C18E3" w:rsidP="007C18E3">
      <w:pPr>
        <w:pStyle w:val="2"/>
        <w:spacing w:after="0" w:line="240" w:lineRule="auto"/>
        <w:ind w:left="0" w:right="28"/>
        <w:jc w:val="center"/>
        <w:rPr>
          <w:sz w:val="28"/>
          <w:szCs w:val="28"/>
        </w:rPr>
      </w:pPr>
    </w:p>
    <w:p w:rsidR="007C18E3" w:rsidRPr="002C3664" w:rsidRDefault="007C18E3" w:rsidP="007C18E3">
      <w:pPr>
        <w:jc w:val="center"/>
        <w:rPr>
          <w:sz w:val="28"/>
          <w:szCs w:val="28"/>
        </w:rPr>
      </w:pPr>
      <w:r w:rsidRPr="002C3664">
        <w:rPr>
          <w:sz w:val="28"/>
          <w:szCs w:val="28"/>
        </w:rPr>
        <w:t xml:space="preserve">Уважаемый </w:t>
      </w:r>
      <w:r>
        <w:rPr>
          <w:sz w:val="28"/>
          <w:szCs w:val="28"/>
        </w:rPr>
        <w:t>Денис Владимирович</w:t>
      </w:r>
      <w:r w:rsidRPr="002C3664">
        <w:rPr>
          <w:sz w:val="28"/>
          <w:szCs w:val="28"/>
        </w:rPr>
        <w:t>!</w:t>
      </w:r>
    </w:p>
    <w:p w:rsidR="007C18E3" w:rsidRPr="002C3664" w:rsidRDefault="007C18E3" w:rsidP="007C18E3">
      <w:pPr>
        <w:rPr>
          <w:sz w:val="28"/>
          <w:szCs w:val="28"/>
        </w:rPr>
      </w:pPr>
    </w:p>
    <w:p w:rsidR="007C18E3" w:rsidRPr="002C3664" w:rsidRDefault="007C18E3" w:rsidP="007C18E3">
      <w:pPr>
        <w:ind w:right="143"/>
        <w:rPr>
          <w:sz w:val="28"/>
          <w:szCs w:val="28"/>
        </w:rPr>
      </w:pPr>
      <w:r w:rsidRPr="002C3664">
        <w:rPr>
          <w:sz w:val="28"/>
          <w:szCs w:val="28"/>
        </w:rPr>
        <w:t>Направл</w:t>
      </w:r>
      <w:r>
        <w:rPr>
          <w:sz w:val="28"/>
          <w:szCs w:val="28"/>
        </w:rPr>
        <w:t>яю</w:t>
      </w:r>
      <w:r w:rsidRPr="002C3664">
        <w:rPr>
          <w:sz w:val="28"/>
          <w:szCs w:val="28"/>
        </w:rPr>
        <w:t xml:space="preserve"> Вам на электронный адрес </w:t>
      </w:r>
      <w:r>
        <w:rPr>
          <w:sz w:val="28"/>
          <w:szCs w:val="28"/>
        </w:rPr>
        <w:t>ведущего специалиста Департамента оперативно-технологического и ситуационного управления Строгановой С.П. .</w:t>
      </w:r>
      <w:r w:rsidRPr="002C3664">
        <w:rPr>
          <w:sz w:val="28"/>
          <w:szCs w:val="28"/>
        </w:rPr>
        <w:t>:</w:t>
      </w:r>
      <w:r w:rsidRPr="00D347BD">
        <w:t xml:space="preserve"> </w:t>
      </w:r>
      <w:hyperlink r:id="rId9" w:history="1">
        <w:r w:rsidRPr="00D347BD">
          <w:rPr>
            <w:rStyle w:val="a9"/>
            <w:color w:val="auto"/>
            <w:sz w:val="28"/>
            <w:szCs w:val="28"/>
            <w:u w:val="none"/>
          </w:rPr>
          <w:t>makukha@mrsksevzap.ru</w:t>
        </w:r>
      </w:hyperlink>
      <w:r>
        <w:rPr>
          <w:sz w:val="28"/>
          <w:szCs w:val="28"/>
        </w:rPr>
        <w:t xml:space="preserve"> следующую информацию: </w:t>
      </w:r>
    </w:p>
    <w:p w:rsidR="007C18E3" w:rsidRPr="0003005A" w:rsidRDefault="007C18E3" w:rsidP="008B3260">
      <w:pPr>
        <w:widowControl w:val="0"/>
        <w:autoSpaceDE w:val="0"/>
        <w:autoSpaceDN w:val="0"/>
        <w:adjustRightInd w:val="0"/>
        <w:ind w:right="143"/>
        <w:rPr>
          <w:sz w:val="28"/>
          <w:szCs w:val="28"/>
        </w:rPr>
      </w:pPr>
      <w:r w:rsidRPr="0003005A">
        <w:rPr>
          <w:sz w:val="28"/>
          <w:szCs w:val="28"/>
        </w:rPr>
        <w:t xml:space="preserve">Обработанные результаты контрольных замеров за </w:t>
      </w:r>
      <w:r>
        <w:rPr>
          <w:sz w:val="28"/>
          <w:szCs w:val="28"/>
        </w:rPr>
        <w:t xml:space="preserve">зимний </w:t>
      </w:r>
      <w:r w:rsidRPr="0003005A">
        <w:rPr>
          <w:sz w:val="28"/>
          <w:szCs w:val="28"/>
        </w:rPr>
        <w:t xml:space="preserve">режимный день </w:t>
      </w:r>
      <w:r w:rsidR="006662DA">
        <w:rPr>
          <w:sz w:val="28"/>
          <w:szCs w:val="28"/>
        </w:rPr>
        <w:t>18.12.2019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03005A">
        <w:rPr>
          <w:sz w:val="28"/>
          <w:szCs w:val="28"/>
        </w:rPr>
        <w:t>г.</w:t>
      </w:r>
    </w:p>
    <w:p w:rsidR="007C18E3" w:rsidRPr="002C3664" w:rsidRDefault="007C18E3" w:rsidP="008B3260">
      <w:pPr>
        <w:widowControl w:val="0"/>
        <w:autoSpaceDE w:val="0"/>
        <w:autoSpaceDN w:val="0"/>
        <w:adjustRightInd w:val="0"/>
        <w:ind w:right="143"/>
        <w:rPr>
          <w:sz w:val="28"/>
          <w:szCs w:val="28"/>
        </w:rPr>
      </w:pPr>
      <w:r w:rsidRPr="002C3664">
        <w:rPr>
          <w:sz w:val="28"/>
          <w:szCs w:val="28"/>
        </w:rPr>
        <w:t xml:space="preserve">Пояснительную записку, </w:t>
      </w:r>
      <w:proofErr w:type="gramStart"/>
      <w:r w:rsidRPr="002C3664">
        <w:rPr>
          <w:sz w:val="28"/>
          <w:szCs w:val="28"/>
        </w:rPr>
        <w:t>согласно требований</w:t>
      </w:r>
      <w:proofErr w:type="gramEnd"/>
      <w:r w:rsidRPr="002C3664">
        <w:rPr>
          <w:sz w:val="28"/>
          <w:szCs w:val="28"/>
        </w:rPr>
        <w:t xml:space="preserve"> п.8.6 Стандарта организации «Порядок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комплекса», утвержденного Распоряжением ОАО «</w:t>
      </w:r>
      <w:proofErr w:type="spellStart"/>
      <w:r w:rsidRPr="002C3664">
        <w:rPr>
          <w:sz w:val="28"/>
          <w:szCs w:val="28"/>
        </w:rPr>
        <w:t>Россети</w:t>
      </w:r>
      <w:proofErr w:type="spellEnd"/>
      <w:r w:rsidRPr="002C3664">
        <w:rPr>
          <w:sz w:val="28"/>
          <w:szCs w:val="28"/>
        </w:rPr>
        <w:t>»№</w:t>
      </w:r>
      <w:r>
        <w:rPr>
          <w:sz w:val="28"/>
          <w:szCs w:val="28"/>
        </w:rPr>
        <w:t xml:space="preserve"> </w:t>
      </w:r>
      <w:r w:rsidRPr="002C3664">
        <w:rPr>
          <w:sz w:val="28"/>
          <w:szCs w:val="28"/>
        </w:rPr>
        <w:t>335р.</w:t>
      </w:r>
    </w:p>
    <w:p w:rsidR="007C18E3" w:rsidRPr="002C3664" w:rsidRDefault="007C18E3" w:rsidP="007C18E3">
      <w:pPr>
        <w:ind w:right="143"/>
        <w:rPr>
          <w:sz w:val="28"/>
          <w:szCs w:val="28"/>
        </w:rPr>
      </w:pPr>
      <w:r w:rsidRPr="002C3664">
        <w:rPr>
          <w:sz w:val="28"/>
          <w:szCs w:val="28"/>
        </w:rPr>
        <w:t xml:space="preserve">Обработанные результаты контрольных замеров, проведенных </w:t>
      </w:r>
      <w:r w:rsidR="008B3260">
        <w:rPr>
          <w:sz w:val="28"/>
          <w:szCs w:val="28"/>
        </w:rPr>
        <w:t xml:space="preserve">18.02.2019 г. </w:t>
      </w:r>
      <w:r w:rsidRPr="002C3664">
        <w:rPr>
          <w:sz w:val="28"/>
          <w:szCs w:val="28"/>
        </w:rPr>
        <w:t xml:space="preserve"> в электрических сетях</w:t>
      </w:r>
      <w:r w:rsidR="008B3260">
        <w:rPr>
          <w:sz w:val="28"/>
          <w:szCs w:val="28"/>
        </w:rPr>
        <w:t xml:space="preserve"> Новгородского</w:t>
      </w:r>
      <w:r w:rsidRPr="002C3664">
        <w:rPr>
          <w:sz w:val="28"/>
          <w:szCs w:val="28"/>
        </w:rPr>
        <w:t xml:space="preserve"> филиала ПАО «МРСК</w:t>
      </w:r>
      <w:r w:rsidR="008B3260">
        <w:rPr>
          <w:sz w:val="28"/>
          <w:szCs w:val="28"/>
        </w:rPr>
        <w:t xml:space="preserve"> Северо-Запада»</w:t>
      </w:r>
      <w:r w:rsidRPr="002C3664">
        <w:rPr>
          <w:sz w:val="28"/>
          <w:szCs w:val="28"/>
        </w:rPr>
        <w:t>, предоставлены в объеме, соответствую</w:t>
      </w:r>
      <w:r>
        <w:rPr>
          <w:sz w:val="28"/>
          <w:szCs w:val="28"/>
        </w:rPr>
        <w:t xml:space="preserve">щему выданному заданию филиала </w:t>
      </w:r>
      <w:r w:rsidRPr="002C3664">
        <w:rPr>
          <w:sz w:val="28"/>
          <w:szCs w:val="28"/>
        </w:rPr>
        <w:t>АО «СО ЕЭС» НРДУ:</w:t>
      </w:r>
    </w:p>
    <w:p w:rsidR="007C18E3" w:rsidRPr="002C3664" w:rsidRDefault="008B3260" w:rsidP="007C18E3">
      <w:pPr>
        <w:tabs>
          <w:tab w:val="left" w:pos="1080"/>
        </w:tabs>
        <w:ind w:right="201" w:firstLine="72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C18E3" w:rsidRPr="002C3664">
        <w:rPr>
          <w:sz w:val="28"/>
          <w:szCs w:val="28"/>
        </w:rPr>
        <w:t>Активная и реактивная мощность (</w:t>
      </w:r>
      <w:r w:rsidR="007C18E3" w:rsidRPr="002C3664">
        <w:rPr>
          <w:sz w:val="28"/>
          <w:szCs w:val="28"/>
          <w:lang w:val="en-US"/>
        </w:rPr>
        <w:t>P</w:t>
      </w:r>
      <w:r w:rsidR="007C18E3" w:rsidRPr="002C3664">
        <w:rPr>
          <w:sz w:val="28"/>
          <w:szCs w:val="28"/>
        </w:rPr>
        <w:t xml:space="preserve">, </w:t>
      </w:r>
      <w:r w:rsidR="007C18E3" w:rsidRPr="002C3664">
        <w:rPr>
          <w:sz w:val="28"/>
          <w:szCs w:val="28"/>
          <w:lang w:val="en-US"/>
        </w:rPr>
        <w:t>Q</w:t>
      </w:r>
      <w:r w:rsidR="007C18E3" w:rsidRPr="002C3664">
        <w:rPr>
          <w:sz w:val="28"/>
          <w:szCs w:val="28"/>
        </w:rPr>
        <w:t>) ЛЭП 110кВ, силовых трансформаторов по каждой подстанции 110</w:t>
      </w:r>
      <w:r w:rsidR="007C18E3">
        <w:rPr>
          <w:sz w:val="28"/>
          <w:szCs w:val="28"/>
        </w:rPr>
        <w:t xml:space="preserve"> </w:t>
      </w:r>
      <w:proofErr w:type="spellStart"/>
      <w:r w:rsidR="007C18E3" w:rsidRPr="002C3664">
        <w:rPr>
          <w:sz w:val="28"/>
          <w:szCs w:val="28"/>
        </w:rPr>
        <w:t>кВ</w:t>
      </w:r>
      <w:proofErr w:type="spellEnd"/>
      <w:r w:rsidR="007C18E3" w:rsidRPr="002C3664">
        <w:rPr>
          <w:sz w:val="28"/>
          <w:szCs w:val="28"/>
        </w:rPr>
        <w:t xml:space="preserve"> с указанием направления мощности «+» - к шинам</w:t>
      </w:r>
      <w:proofErr w:type="gramStart"/>
      <w:r w:rsidR="007C18E3" w:rsidRPr="002C3664">
        <w:rPr>
          <w:sz w:val="28"/>
          <w:szCs w:val="28"/>
        </w:rPr>
        <w:t>, «</w:t>
      </w:r>
      <w:proofErr w:type="gramEnd"/>
      <w:r w:rsidR="007C18E3" w:rsidRPr="002C3664">
        <w:rPr>
          <w:sz w:val="28"/>
          <w:szCs w:val="28"/>
        </w:rPr>
        <w:t>-» - от шин, уровень напряжения на СШ 110кВ (приложение 1).</w:t>
      </w:r>
    </w:p>
    <w:p w:rsidR="007C18E3" w:rsidRPr="002C3664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 w:rsidRPr="002C3664">
        <w:rPr>
          <w:sz w:val="28"/>
          <w:szCs w:val="28"/>
        </w:rPr>
        <w:t>2. Данные о работе устройств компенсации реактивной мощности БСК и УКРМ (приложение 2).</w:t>
      </w:r>
    </w:p>
    <w:p w:rsidR="007C18E3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Pr="002C3664">
        <w:rPr>
          <w:sz w:val="28"/>
          <w:szCs w:val="28"/>
        </w:rPr>
        <w:t>. Ведомость максимальных нагрузок трансформаторов н</w:t>
      </w:r>
      <w:r w:rsidR="008B3260">
        <w:rPr>
          <w:sz w:val="28"/>
          <w:szCs w:val="28"/>
        </w:rPr>
        <w:t xml:space="preserve">апряжением 110/35/6-10 </w:t>
      </w:r>
      <w:proofErr w:type="spellStart"/>
      <w:r w:rsidR="008B3260">
        <w:rPr>
          <w:sz w:val="28"/>
          <w:szCs w:val="28"/>
        </w:rPr>
        <w:t>кВ</w:t>
      </w:r>
      <w:proofErr w:type="spellEnd"/>
      <w:r w:rsidR="008B3260">
        <w:rPr>
          <w:sz w:val="28"/>
          <w:szCs w:val="28"/>
        </w:rPr>
        <w:t xml:space="preserve"> (на 18</w:t>
      </w:r>
      <w:r w:rsidRPr="002C3664">
        <w:rPr>
          <w:sz w:val="28"/>
          <w:szCs w:val="28"/>
        </w:rPr>
        <w:t xml:space="preserve">-00 часов) (приложение </w:t>
      </w:r>
      <w:r>
        <w:rPr>
          <w:sz w:val="28"/>
          <w:szCs w:val="28"/>
        </w:rPr>
        <w:t>3</w:t>
      </w:r>
      <w:r w:rsidRPr="002C3664">
        <w:rPr>
          <w:sz w:val="28"/>
          <w:szCs w:val="28"/>
        </w:rPr>
        <w:t>).</w:t>
      </w:r>
    </w:p>
    <w:p w:rsidR="007C18E3" w:rsidRPr="00210AD6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Pr="00210AD6">
        <w:rPr>
          <w:sz w:val="28"/>
          <w:szCs w:val="28"/>
        </w:rPr>
        <w:t xml:space="preserve">. Сводные таблицы АЧР (в том числе САЧР) и ЧАПВ с указанием объемов мощности на каждой </w:t>
      </w:r>
      <w:proofErr w:type="spellStart"/>
      <w:r w:rsidRPr="00210AD6">
        <w:rPr>
          <w:sz w:val="28"/>
          <w:szCs w:val="28"/>
        </w:rPr>
        <w:t>уставке</w:t>
      </w:r>
      <w:proofErr w:type="spellEnd"/>
      <w:r w:rsidRPr="00210AD6">
        <w:rPr>
          <w:sz w:val="28"/>
          <w:szCs w:val="28"/>
        </w:rPr>
        <w:t xml:space="preserve"> по частоте и времени, а также совмещения АЧР-1 и АЧР-2 в соответствии с формой Приложения №71 приказа Минэнерго России от 23.07.2012 № 340.</w:t>
      </w:r>
    </w:p>
    <w:p w:rsidR="007C18E3" w:rsidRDefault="007C18E3" w:rsidP="007C18E3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Pr="00210AD6">
        <w:rPr>
          <w:sz w:val="28"/>
          <w:szCs w:val="28"/>
        </w:rPr>
        <w:t xml:space="preserve">. Сведения о </w:t>
      </w:r>
      <w:r>
        <w:rPr>
          <w:sz w:val="28"/>
          <w:szCs w:val="28"/>
        </w:rPr>
        <w:t>нагрузке потребителей</w:t>
      </w:r>
      <w:r w:rsidRPr="00210AD6">
        <w:rPr>
          <w:sz w:val="28"/>
          <w:szCs w:val="28"/>
        </w:rPr>
        <w:t xml:space="preserve"> электрической энергии (мощности), включенн</w:t>
      </w:r>
      <w:r>
        <w:rPr>
          <w:sz w:val="28"/>
          <w:szCs w:val="28"/>
        </w:rPr>
        <w:t>ых в г</w:t>
      </w:r>
      <w:r w:rsidRPr="00210AD6">
        <w:rPr>
          <w:sz w:val="28"/>
          <w:szCs w:val="28"/>
        </w:rPr>
        <w:t>рафик</w:t>
      </w:r>
      <w:r>
        <w:rPr>
          <w:sz w:val="28"/>
          <w:szCs w:val="28"/>
        </w:rPr>
        <w:t xml:space="preserve"> </w:t>
      </w:r>
      <w:r w:rsidRPr="00DB3D86">
        <w:rPr>
          <w:sz w:val="28"/>
          <w:szCs w:val="28"/>
        </w:rPr>
        <w:t>временного отключения потребления на 201</w:t>
      </w:r>
      <w:r w:rsidR="008B3260">
        <w:rPr>
          <w:sz w:val="28"/>
          <w:szCs w:val="28"/>
        </w:rPr>
        <w:t>9</w:t>
      </w:r>
      <w:r w:rsidRPr="00DB3D86">
        <w:rPr>
          <w:sz w:val="28"/>
          <w:szCs w:val="28"/>
        </w:rPr>
        <w:t>/20</w:t>
      </w:r>
      <w:r w:rsidR="008B3260">
        <w:rPr>
          <w:sz w:val="28"/>
          <w:szCs w:val="28"/>
        </w:rPr>
        <w:t>20</w:t>
      </w:r>
      <w:r w:rsidRPr="00DB3D86">
        <w:rPr>
          <w:sz w:val="28"/>
          <w:szCs w:val="28"/>
        </w:rPr>
        <w:t xml:space="preserve"> гг.  на территории Новгородской области по </w:t>
      </w:r>
      <w:r w:rsidR="008B3260">
        <w:rPr>
          <w:sz w:val="28"/>
          <w:szCs w:val="28"/>
        </w:rPr>
        <w:t xml:space="preserve">Новгородскому </w:t>
      </w:r>
      <w:r w:rsidRPr="00DB3D86">
        <w:rPr>
          <w:sz w:val="28"/>
          <w:szCs w:val="28"/>
        </w:rPr>
        <w:lastRenderedPageBreak/>
        <w:t xml:space="preserve">филиалу ПАО "МРСК Северо-Запада" </w:t>
      </w:r>
      <w:r>
        <w:rPr>
          <w:sz w:val="28"/>
          <w:szCs w:val="28"/>
        </w:rPr>
        <w:t xml:space="preserve">по данным </w:t>
      </w:r>
      <w:r w:rsidR="008B3260">
        <w:rPr>
          <w:sz w:val="28"/>
          <w:szCs w:val="28"/>
        </w:rPr>
        <w:t>зимних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КЗ</w:t>
      </w:r>
      <w:proofErr w:type="gramEnd"/>
      <w:r>
        <w:rPr>
          <w:sz w:val="28"/>
          <w:szCs w:val="28"/>
        </w:rPr>
        <w:t xml:space="preserve"> </w:t>
      </w:r>
      <w:r w:rsidR="008B3260">
        <w:rPr>
          <w:sz w:val="28"/>
          <w:szCs w:val="28"/>
        </w:rPr>
        <w:t>18.12</w:t>
      </w:r>
      <w:r w:rsidRPr="00DB3D86">
        <w:rPr>
          <w:sz w:val="28"/>
          <w:szCs w:val="28"/>
        </w:rPr>
        <w:t>.2019</w:t>
      </w:r>
      <w:r>
        <w:rPr>
          <w:sz w:val="28"/>
          <w:szCs w:val="28"/>
        </w:rPr>
        <w:t xml:space="preserve"> </w:t>
      </w:r>
      <w:r w:rsidRPr="00210AD6">
        <w:rPr>
          <w:sz w:val="28"/>
          <w:szCs w:val="28"/>
        </w:rPr>
        <w:t>в соответствии с формой Приложения №72 приказа Минэнерго России от 23.07.2012 № 340.</w:t>
      </w:r>
    </w:p>
    <w:p w:rsidR="007C18E3" w:rsidRDefault="007C18E3" w:rsidP="008B3260">
      <w:pPr>
        <w:ind w:firstLine="851"/>
        <w:rPr>
          <w:sz w:val="28"/>
          <w:szCs w:val="28"/>
        </w:rPr>
      </w:pPr>
      <w:r>
        <w:rPr>
          <w:sz w:val="28"/>
          <w:szCs w:val="28"/>
        </w:rPr>
        <w:t>6</w:t>
      </w:r>
      <w:r w:rsidRPr="00210AD6">
        <w:rPr>
          <w:sz w:val="28"/>
          <w:szCs w:val="28"/>
        </w:rPr>
        <w:t xml:space="preserve">. Сведения о </w:t>
      </w:r>
      <w:r>
        <w:rPr>
          <w:sz w:val="28"/>
          <w:szCs w:val="28"/>
        </w:rPr>
        <w:t>нагрузке потребителей</w:t>
      </w:r>
      <w:r w:rsidRPr="00210AD6">
        <w:rPr>
          <w:sz w:val="28"/>
          <w:szCs w:val="28"/>
        </w:rPr>
        <w:t xml:space="preserve"> электрической энергии (мощности), включенн</w:t>
      </w:r>
      <w:r>
        <w:rPr>
          <w:sz w:val="28"/>
          <w:szCs w:val="28"/>
        </w:rPr>
        <w:t>ых в г</w:t>
      </w:r>
      <w:r w:rsidRPr="00210AD6">
        <w:rPr>
          <w:sz w:val="28"/>
          <w:szCs w:val="28"/>
        </w:rPr>
        <w:t>рафик</w:t>
      </w:r>
      <w:r>
        <w:rPr>
          <w:sz w:val="28"/>
          <w:szCs w:val="28"/>
        </w:rPr>
        <w:t xml:space="preserve"> </w:t>
      </w:r>
      <w:r w:rsidRPr="00DB3D86">
        <w:rPr>
          <w:sz w:val="28"/>
          <w:szCs w:val="28"/>
        </w:rPr>
        <w:t xml:space="preserve">временного отключения потребления на 2018/2019 гг.  Новгородского </w:t>
      </w:r>
      <w:proofErr w:type="spellStart"/>
      <w:r w:rsidRPr="00DB3D86">
        <w:rPr>
          <w:sz w:val="28"/>
          <w:szCs w:val="28"/>
        </w:rPr>
        <w:t>энергоузла</w:t>
      </w:r>
      <w:proofErr w:type="spellEnd"/>
      <w:r w:rsidRPr="00DB3D86">
        <w:rPr>
          <w:sz w:val="28"/>
          <w:szCs w:val="28"/>
        </w:rPr>
        <w:t xml:space="preserve"> на территории Новгородской области по </w:t>
      </w:r>
      <w:r w:rsidR="008B3260">
        <w:rPr>
          <w:sz w:val="28"/>
          <w:szCs w:val="28"/>
        </w:rPr>
        <w:t xml:space="preserve">Новгородскому </w:t>
      </w:r>
      <w:r w:rsidRPr="00DB3D86">
        <w:rPr>
          <w:sz w:val="28"/>
          <w:szCs w:val="28"/>
        </w:rPr>
        <w:t xml:space="preserve">филиалу ПАО "МРСК Северо-Запада" </w:t>
      </w:r>
      <w:r>
        <w:rPr>
          <w:sz w:val="28"/>
          <w:szCs w:val="28"/>
        </w:rPr>
        <w:t xml:space="preserve">по данным летних </w:t>
      </w:r>
      <w:proofErr w:type="gramStart"/>
      <w:r>
        <w:rPr>
          <w:sz w:val="28"/>
          <w:szCs w:val="28"/>
        </w:rPr>
        <w:t>КЗ</w:t>
      </w:r>
      <w:proofErr w:type="gramEnd"/>
      <w:r>
        <w:rPr>
          <w:sz w:val="28"/>
          <w:szCs w:val="28"/>
        </w:rPr>
        <w:t xml:space="preserve"> </w:t>
      </w:r>
      <w:r w:rsidR="008B3260">
        <w:rPr>
          <w:sz w:val="28"/>
          <w:szCs w:val="28"/>
        </w:rPr>
        <w:t>18.12</w:t>
      </w:r>
      <w:r w:rsidRPr="00DB3D86">
        <w:rPr>
          <w:sz w:val="28"/>
          <w:szCs w:val="28"/>
        </w:rPr>
        <w:t>.2019</w:t>
      </w:r>
      <w:r>
        <w:rPr>
          <w:sz w:val="28"/>
          <w:szCs w:val="28"/>
        </w:rPr>
        <w:t xml:space="preserve"> </w:t>
      </w:r>
      <w:r w:rsidRPr="00210AD6">
        <w:rPr>
          <w:sz w:val="28"/>
          <w:szCs w:val="28"/>
        </w:rPr>
        <w:t>в соответствии с формой Приложения №72 приказа Минэнерго России от 23.07.2012 № 340.</w:t>
      </w:r>
    </w:p>
    <w:p w:rsidR="007C18E3" w:rsidRPr="00210AD6" w:rsidRDefault="007C18E3" w:rsidP="007C18E3">
      <w:pPr>
        <w:ind w:right="143"/>
        <w:rPr>
          <w:sz w:val="28"/>
          <w:szCs w:val="28"/>
        </w:rPr>
      </w:pPr>
      <w:r>
        <w:rPr>
          <w:sz w:val="28"/>
          <w:szCs w:val="28"/>
        </w:rPr>
        <w:t>7</w:t>
      </w:r>
      <w:r w:rsidRPr="002C3664">
        <w:rPr>
          <w:sz w:val="28"/>
          <w:szCs w:val="28"/>
        </w:rPr>
        <w:t>. Сводн</w:t>
      </w:r>
      <w:r>
        <w:rPr>
          <w:sz w:val="28"/>
          <w:szCs w:val="28"/>
        </w:rPr>
        <w:t>ая</w:t>
      </w:r>
      <w:r w:rsidRPr="002C3664">
        <w:rPr>
          <w:sz w:val="28"/>
          <w:szCs w:val="28"/>
        </w:rPr>
        <w:t xml:space="preserve"> таблиц</w:t>
      </w:r>
      <w:r>
        <w:rPr>
          <w:sz w:val="28"/>
          <w:szCs w:val="28"/>
        </w:rPr>
        <w:t>а</w:t>
      </w:r>
      <w:r w:rsidRPr="002C3664">
        <w:rPr>
          <w:sz w:val="28"/>
          <w:szCs w:val="28"/>
        </w:rPr>
        <w:t xml:space="preserve"> объемов нагрузки потребителей, включенных в графики временного отключения потребления за каждый час суток (приложение </w:t>
      </w:r>
      <w:r>
        <w:rPr>
          <w:sz w:val="28"/>
          <w:szCs w:val="28"/>
        </w:rPr>
        <w:t>5</w:t>
      </w:r>
      <w:r w:rsidRPr="002C3664">
        <w:rPr>
          <w:sz w:val="28"/>
          <w:szCs w:val="28"/>
        </w:rPr>
        <w:t>).</w:t>
      </w:r>
    </w:p>
    <w:p w:rsidR="007C18E3" w:rsidRPr="00210AD6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8</w:t>
      </w:r>
      <w:r w:rsidRPr="00210AD6">
        <w:rPr>
          <w:sz w:val="28"/>
          <w:szCs w:val="28"/>
        </w:rPr>
        <w:t>. Реестр потребителей, подключенных к устройствам ПА (САОН, АОСН) с указанием объема нагрузки ОН (кроме устройств АЧР) с указанием их потребления</w:t>
      </w:r>
      <w:r w:rsidR="008B3260">
        <w:rPr>
          <w:sz w:val="28"/>
          <w:szCs w:val="28"/>
        </w:rPr>
        <w:t xml:space="preserve"> за 04-00,10-00 и 18</w:t>
      </w:r>
      <w:r>
        <w:rPr>
          <w:sz w:val="28"/>
          <w:szCs w:val="28"/>
        </w:rPr>
        <w:t xml:space="preserve">-00 ч. дня контрольных  замеров </w:t>
      </w:r>
      <w:r w:rsidR="008B3260">
        <w:rPr>
          <w:sz w:val="28"/>
          <w:szCs w:val="28"/>
        </w:rPr>
        <w:t>18.12</w:t>
      </w:r>
      <w:r>
        <w:rPr>
          <w:sz w:val="28"/>
          <w:szCs w:val="28"/>
        </w:rPr>
        <w:t>.2019 г.</w:t>
      </w:r>
      <w:r w:rsidRPr="00210AD6">
        <w:rPr>
          <w:sz w:val="28"/>
          <w:szCs w:val="28"/>
        </w:rPr>
        <w:t xml:space="preserve"> (приложение 6).</w:t>
      </w:r>
    </w:p>
    <w:p w:rsidR="007C18E3" w:rsidRPr="00210AD6" w:rsidRDefault="007C18E3" w:rsidP="007C18E3">
      <w:pPr>
        <w:tabs>
          <w:tab w:val="left" w:pos="1080"/>
        </w:tabs>
        <w:ind w:right="143"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210AD6">
        <w:rPr>
          <w:sz w:val="28"/>
          <w:szCs w:val="28"/>
        </w:rPr>
        <w:t>. Сводн</w:t>
      </w:r>
      <w:r>
        <w:rPr>
          <w:sz w:val="28"/>
          <w:szCs w:val="28"/>
        </w:rPr>
        <w:t>ая</w:t>
      </w:r>
      <w:r w:rsidRPr="00210AD6">
        <w:rPr>
          <w:sz w:val="28"/>
          <w:szCs w:val="28"/>
        </w:rPr>
        <w:t xml:space="preserve"> таблиц</w:t>
      </w:r>
      <w:r>
        <w:rPr>
          <w:sz w:val="28"/>
          <w:szCs w:val="28"/>
        </w:rPr>
        <w:t>а</w:t>
      </w:r>
      <w:r w:rsidRPr="00210AD6">
        <w:rPr>
          <w:sz w:val="28"/>
          <w:szCs w:val="28"/>
        </w:rPr>
        <w:t xml:space="preserve"> по объемам нагрузки потребителей, подключенных к АОСН (приложение 7).</w:t>
      </w:r>
    </w:p>
    <w:p w:rsidR="007C18E3" w:rsidRPr="00210AD6" w:rsidRDefault="007C18E3" w:rsidP="007C18E3">
      <w:pPr>
        <w:tabs>
          <w:tab w:val="left" w:pos="1080"/>
        </w:tabs>
        <w:ind w:right="143"/>
        <w:rPr>
          <w:sz w:val="28"/>
          <w:szCs w:val="28"/>
        </w:rPr>
      </w:pPr>
    </w:p>
    <w:p w:rsidR="007C18E3" w:rsidRPr="00210AD6" w:rsidRDefault="007C18E3" w:rsidP="007C18E3">
      <w:pPr>
        <w:ind w:right="143" w:firstLine="708"/>
        <w:rPr>
          <w:sz w:val="28"/>
          <w:szCs w:val="28"/>
        </w:rPr>
      </w:pPr>
      <w:r w:rsidRPr="00210AD6">
        <w:rPr>
          <w:sz w:val="28"/>
          <w:szCs w:val="28"/>
        </w:rPr>
        <w:t xml:space="preserve">В </w:t>
      </w:r>
      <w:proofErr w:type="gramStart"/>
      <w:r w:rsidRPr="00210AD6">
        <w:rPr>
          <w:sz w:val="28"/>
          <w:szCs w:val="28"/>
        </w:rPr>
        <w:t>соответствии</w:t>
      </w:r>
      <w:proofErr w:type="gramEnd"/>
      <w:r w:rsidRPr="00210AD6">
        <w:rPr>
          <w:sz w:val="28"/>
          <w:szCs w:val="28"/>
        </w:rPr>
        <w:t xml:space="preserve"> с выданным заданием Филиала АО «СО ЕЭС» Новгородское РДУ, данные по </w:t>
      </w:r>
      <w:proofErr w:type="spellStart"/>
      <w:r w:rsidRPr="00210AD6">
        <w:rPr>
          <w:sz w:val="28"/>
          <w:szCs w:val="28"/>
        </w:rPr>
        <w:t>п.п</w:t>
      </w:r>
      <w:proofErr w:type="spellEnd"/>
      <w:r w:rsidRPr="00210AD6">
        <w:rPr>
          <w:sz w:val="28"/>
          <w:szCs w:val="28"/>
        </w:rPr>
        <w:t>. 1,</w:t>
      </w:r>
      <w:r>
        <w:rPr>
          <w:sz w:val="28"/>
          <w:szCs w:val="28"/>
        </w:rPr>
        <w:t>2,4,8,9</w:t>
      </w:r>
      <w:r w:rsidRPr="00210AD6">
        <w:rPr>
          <w:sz w:val="28"/>
          <w:szCs w:val="28"/>
        </w:rPr>
        <w:t xml:space="preserve"> предоставлены за каждый из характерных часов суток: за </w:t>
      </w:r>
      <w:r w:rsidRPr="00210AD6">
        <w:rPr>
          <w:b/>
          <w:sz w:val="28"/>
          <w:szCs w:val="28"/>
        </w:rPr>
        <w:t xml:space="preserve">04-00, 10-00, </w:t>
      </w:r>
      <w:r>
        <w:rPr>
          <w:b/>
          <w:sz w:val="28"/>
          <w:szCs w:val="28"/>
        </w:rPr>
        <w:t>18</w:t>
      </w:r>
      <w:r w:rsidRPr="00210AD6">
        <w:rPr>
          <w:b/>
          <w:sz w:val="28"/>
          <w:szCs w:val="28"/>
        </w:rPr>
        <w:t>-00</w:t>
      </w:r>
      <w:r w:rsidRPr="00210AD6">
        <w:rPr>
          <w:sz w:val="28"/>
          <w:szCs w:val="28"/>
        </w:rPr>
        <w:t xml:space="preserve"> по московскому времени.</w:t>
      </w:r>
    </w:p>
    <w:p w:rsidR="007C18E3" w:rsidRPr="00210AD6" w:rsidRDefault="007C18E3" w:rsidP="007C18E3">
      <w:pPr>
        <w:ind w:firstLine="708"/>
        <w:rPr>
          <w:sz w:val="26"/>
          <w:szCs w:val="26"/>
        </w:rPr>
      </w:pPr>
    </w:p>
    <w:p w:rsidR="007C18E3" w:rsidRPr="00210AD6" w:rsidRDefault="007C18E3" w:rsidP="007C18E3">
      <w:pPr>
        <w:ind w:firstLine="708"/>
        <w:rPr>
          <w:sz w:val="26"/>
          <w:szCs w:val="26"/>
        </w:rPr>
      </w:pPr>
    </w:p>
    <w:p w:rsidR="00A456D0" w:rsidRPr="00D931D0" w:rsidRDefault="00A456D0" w:rsidP="00A456D0">
      <w:pPr>
        <w:ind w:firstLine="708"/>
        <w:rPr>
          <w:sz w:val="28"/>
          <w:szCs w:val="28"/>
        </w:rPr>
      </w:pPr>
    </w:p>
    <w:p w:rsidR="00402ABD" w:rsidRPr="007D1EC1" w:rsidRDefault="00402ABD" w:rsidP="00A456D0">
      <w:pPr>
        <w:ind w:right="143" w:firstLine="708"/>
        <w:rPr>
          <w:sz w:val="28"/>
          <w:szCs w:val="28"/>
        </w:rPr>
      </w:pPr>
    </w:p>
    <w:p w:rsidR="00402ABD" w:rsidRDefault="00402ABD" w:rsidP="00402ABD">
      <w:pPr>
        <w:ind w:firstLine="0"/>
        <w:rPr>
          <w:sz w:val="28"/>
          <w:szCs w:val="28"/>
          <w:u w:val="single"/>
        </w:rPr>
      </w:pPr>
    </w:p>
    <w:p w:rsidR="00402ABD" w:rsidRPr="00D058DA" w:rsidRDefault="00402ABD" w:rsidP="00402ABD">
      <w:pPr>
        <w:ind w:firstLine="0"/>
        <w:rPr>
          <w:sz w:val="26"/>
          <w:szCs w:val="26"/>
        </w:rPr>
      </w:pPr>
    </w:p>
    <w:p w:rsidR="00402ABD" w:rsidRPr="00402ABD" w:rsidRDefault="00402ABD" w:rsidP="008B3260">
      <w:pPr>
        <w:shd w:val="clear" w:color="auto" w:fill="FFFFFF"/>
        <w:tabs>
          <w:tab w:val="left" w:pos="1130"/>
        </w:tabs>
        <w:spacing w:line="360" w:lineRule="auto"/>
        <w:ind w:firstLine="0"/>
        <w:rPr>
          <w:color w:val="000000"/>
          <w:spacing w:val="7"/>
          <w:sz w:val="28"/>
          <w:szCs w:val="28"/>
        </w:rPr>
      </w:pPr>
      <w:r w:rsidRPr="00D9242C">
        <w:rPr>
          <w:color w:val="000000"/>
          <w:spacing w:val="7"/>
          <w:sz w:val="28"/>
          <w:szCs w:val="28"/>
        </w:rPr>
        <w:t>С уважением,</w:t>
      </w:r>
    </w:p>
    <w:p w:rsidR="00402ABD" w:rsidRPr="0098130A" w:rsidRDefault="00402ABD" w:rsidP="00402ABD">
      <w:pPr>
        <w:shd w:val="clear" w:color="auto" w:fill="FFFFFF"/>
        <w:tabs>
          <w:tab w:val="left" w:pos="1130"/>
        </w:tabs>
        <w:spacing w:line="266" w:lineRule="exact"/>
        <w:ind w:firstLine="0"/>
        <w:rPr>
          <w:color w:val="000000"/>
          <w:spacing w:val="7"/>
          <w:sz w:val="28"/>
          <w:szCs w:val="28"/>
        </w:rPr>
      </w:pPr>
      <w:r w:rsidRPr="0098130A">
        <w:rPr>
          <w:color w:val="000000"/>
          <w:spacing w:val="7"/>
          <w:sz w:val="28"/>
          <w:szCs w:val="28"/>
        </w:rPr>
        <w:t xml:space="preserve">Первый заместитель директора – </w:t>
      </w:r>
    </w:p>
    <w:p w:rsidR="00402ABD" w:rsidRPr="00402ABD" w:rsidRDefault="00402ABD" w:rsidP="00402ABD">
      <w:pPr>
        <w:shd w:val="clear" w:color="auto" w:fill="FFFFFF"/>
        <w:tabs>
          <w:tab w:val="left" w:pos="1130"/>
        </w:tabs>
        <w:spacing w:line="266" w:lineRule="exact"/>
        <w:ind w:firstLine="0"/>
        <w:rPr>
          <w:color w:val="000000"/>
          <w:spacing w:val="7"/>
          <w:sz w:val="28"/>
          <w:szCs w:val="28"/>
        </w:rPr>
      </w:pPr>
      <w:r w:rsidRPr="0098130A">
        <w:rPr>
          <w:color w:val="000000"/>
          <w:spacing w:val="7"/>
          <w:sz w:val="28"/>
          <w:szCs w:val="28"/>
        </w:rPr>
        <w:t>главный инженер филиала</w:t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 w:rsidRPr="0098130A">
        <w:rPr>
          <w:color w:val="000000"/>
          <w:spacing w:val="7"/>
          <w:sz w:val="28"/>
          <w:szCs w:val="28"/>
        </w:rPr>
        <w:tab/>
      </w:r>
      <w:r>
        <w:rPr>
          <w:color w:val="000000"/>
          <w:spacing w:val="7"/>
          <w:sz w:val="28"/>
          <w:szCs w:val="28"/>
        </w:rPr>
        <w:t>А.В</w:t>
      </w:r>
      <w:r w:rsidRPr="0098130A">
        <w:rPr>
          <w:color w:val="000000"/>
          <w:spacing w:val="7"/>
          <w:sz w:val="28"/>
          <w:szCs w:val="28"/>
        </w:rPr>
        <w:t xml:space="preserve">. </w:t>
      </w:r>
      <w:proofErr w:type="spellStart"/>
      <w:r>
        <w:rPr>
          <w:color w:val="000000"/>
          <w:spacing w:val="7"/>
          <w:sz w:val="28"/>
          <w:szCs w:val="28"/>
        </w:rPr>
        <w:t>Латышонок</w:t>
      </w:r>
      <w:proofErr w:type="spellEnd"/>
    </w:p>
    <w:p w:rsidR="00402ABD" w:rsidRDefault="00402ABD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402ABD" w:rsidRDefault="00402ABD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8B3260" w:rsidRDefault="008B3260" w:rsidP="00402ABD">
      <w:pPr>
        <w:shd w:val="clear" w:color="auto" w:fill="FFFFFF"/>
        <w:tabs>
          <w:tab w:val="left" w:pos="1130"/>
        </w:tabs>
        <w:spacing w:line="266" w:lineRule="exact"/>
        <w:rPr>
          <w:color w:val="000000"/>
          <w:spacing w:val="7"/>
        </w:rPr>
      </w:pPr>
    </w:p>
    <w:p w:rsidR="00402ABD" w:rsidRPr="003F2AF0" w:rsidRDefault="00402ABD" w:rsidP="00402ABD">
      <w:pPr>
        <w:shd w:val="clear" w:color="auto" w:fill="FFFFFF"/>
        <w:tabs>
          <w:tab w:val="left" w:pos="1130"/>
        </w:tabs>
        <w:spacing w:line="266" w:lineRule="exact"/>
        <w:ind w:firstLine="0"/>
        <w:rPr>
          <w:rFonts w:eastAsia="Calibri"/>
          <w:sz w:val="28"/>
          <w:szCs w:val="28"/>
          <w:lang w:eastAsia="en-US"/>
        </w:rPr>
      </w:pPr>
      <w:r>
        <w:rPr>
          <w:color w:val="000000"/>
          <w:spacing w:val="7"/>
        </w:rPr>
        <w:t xml:space="preserve">Полина Е.А. </w:t>
      </w:r>
      <w:r w:rsidRPr="00B07134">
        <w:rPr>
          <w:color w:val="000000"/>
          <w:spacing w:val="7"/>
        </w:rPr>
        <w:t xml:space="preserve"> </w:t>
      </w:r>
      <w:r>
        <w:rPr>
          <w:color w:val="000000"/>
          <w:spacing w:val="7"/>
        </w:rPr>
        <w:t>984-366</w:t>
      </w:r>
    </w:p>
    <w:p w:rsidR="00253782" w:rsidRPr="00CB2791" w:rsidRDefault="00253782" w:rsidP="00253782">
      <w:pPr>
        <w:pStyle w:val="2"/>
        <w:spacing w:after="0" w:line="240" w:lineRule="auto"/>
        <w:ind w:left="0" w:right="28"/>
        <w:jc w:val="both"/>
        <w:rPr>
          <w:rFonts w:ascii="Times New Roman" w:hAnsi="Times New Roman"/>
          <w:sz w:val="28"/>
          <w:szCs w:val="28"/>
        </w:rPr>
      </w:pPr>
    </w:p>
    <w:sectPr w:rsidR="00253782" w:rsidRPr="00CB2791" w:rsidSect="008B3260">
      <w:headerReference w:type="first" r:id="rId10"/>
      <w:type w:val="continuous"/>
      <w:pgSz w:w="11909" w:h="16834"/>
      <w:pgMar w:top="714" w:right="851" w:bottom="1276" w:left="1701" w:header="0" w:footer="0" w:gutter="0"/>
      <w:cols w:space="6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53C" w:rsidRDefault="0014653C" w:rsidP="005A057F">
      <w:r>
        <w:separator/>
      </w:r>
    </w:p>
  </w:endnote>
  <w:endnote w:type="continuationSeparator" w:id="0">
    <w:p w:rsidR="0014653C" w:rsidRDefault="0014653C" w:rsidP="005A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53C" w:rsidRDefault="0014653C" w:rsidP="005A057F">
      <w:r>
        <w:separator/>
      </w:r>
    </w:p>
  </w:footnote>
  <w:footnote w:type="continuationSeparator" w:id="0">
    <w:p w:rsidR="0014653C" w:rsidRDefault="0014653C" w:rsidP="005A0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881" w:type="dxa"/>
      <w:tblInd w:w="-5" w:type="dxa"/>
      <w:tblLook w:val="04A0" w:firstRow="1" w:lastRow="0" w:firstColumn="1" w:lastColumn="0" w:noHBand="0" w:noVBand="1"/>
    </w:tblPr>
    <w:tblGrid>
      <w:gridCol w:w="12252"/>
      <w:gridCol w:w="222"/>
      <w:gridCol w:w="407"/>
    </w:tblGrid>
    <w:tr w:rsidR="005A057F" w:rsidTr="00720178">
      <w:trPr>
        <w:gridAfter w:val="2"/>
        <w:wAfter w:w="629" w:type="dxa"/>
        <w:trHeight w:val="737"/>
      </w:trPr>
      <w:tc>
        <w:tcPr>
          <w:tcW w:w="12252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:rsidR="005A057F" w:rsidRDefault="00F42E84" w:rsidP="00720178">
          <w:pPr>
            <w:pStyle w:val="a5"/>
            <w:ind w:right="3975"/>
            <w:rPr>
              <w:noProof/>
              <w:sz w:val="24"/>
              <w:szCs w:val="24"/>
              <w:lang w:val="en-US"/>
            </w:rPr>
          </w:pPr>
          <w:r w:rsidRPr="00F42E84">
            <w:rPr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62B31CAB" wp14:editId="0C5FB061">
                    <wp:simplePos x="0" y="0"/>
                    <wp:positionH relativeFrom="column">
                      <wp:posOffset>3590456</wp:posOffset>
                    </wp:positionH>
                    <wp:positionV relativeFrom="paragraph">
                      <wp:posOffset>286246</wp:posOffset>
                    </wp:positionV>
                    <wp:extent cx="2419200" cy="1749287"/>
                    <wp:effectExtent l="0" t="0" r="0" b="3810"/>
                    <wp:wrapNone/>
                    <wp:docPr id="307" name="Надпись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419200" cy="1749287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 xml:space="preserve">Новгородский филиал публичного акционерного общества «Межрегиональная распределительная 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сетевая компания Северо-Запада»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</w:p>
                              <w:p w:rsidR="00E448FB" w:rsidRPr="00E448FB" w:rsidRDefault="00482141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szCs w:val="18"/>
                                  </w:rPr>
                                  <w:t>у</w:t>
                                </w:r>
                                <w:r w:rsidR="00E448FB" w:rsidRPr="00E448FB">
                                  <w:rPr>
                                    <w:szCs w:val="18"/>
                                  </w:rPr>
                                  <w:t xml:space="preserve">л. Большая Санкт-Петербургская, д. 3, 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г. Великий Новгород, 173001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novgorodenergo.mrsksevzap.ru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тел.: +7 (8162) 98-43-59</w:t>
                                </w:r>
                              </w:p>
                              <w:p w:rsidR="00E448FB" w:rsidRPr="00E448FB" w:rsidRDefault="00E448FB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r w:rsidRPr="00E448FB">
                                  <w:rPr>
                                    <w:szCs w:val="18"/>
                                  </w:rPr>
                                  <w:t>факс: +7 (8162) 98-43-01</w:t>
                                </w:r>
                              </w:p>
                              <w:p w:rsidR="00F42E84" w:rsidRPr="0085600C" w:rsidRDefault="0085600C" w:rsidP="00E448FB">
                                <w:pPr>
                                  <w:spacing w:line="200" w:lineRule="exact"/>
                                  <w:ind w:firstLine="0"/>
                                  <w:jc w:val="left"/>
                                  <w:rPr>
                                    <w:szCs w:val="18"/>
                                  </w:rPr>
                                </w:pPr>
                                <w:proofErr w:type="gramStart"/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e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-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mail</w:t>
                                </w:r>
                                <w:proofErr w:type="gramEnd"/>
                                <w:r w:rsidRPr="0085600C">
                                  <w:rPr>
                                    <w:szCs w:val="18"/>
                                  </w:rPr>
                                  <w:t xml:space="preserve">: 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post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@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novgorodenergo</w:t>
                                </w:r>
                                <w:r w:rsidRPr="0085600C">
                                  <w:rPr>
                                    <w:szCs w:val="18"/>
                                  </w:rPr>
                                  <w:t>.</w:t>
                                </w:r>
                                <w:r>
                                  <w:rPr>
                                    <w:szCs w:val="18"/>
                                    <w:lang w:val="en-US"/>
                                  </w:rPr>
                                  <w:t>ru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0;text-align:left;margin-left:282.7pt;margin-top:22.55pt;width:190.5pt;height:13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" o:allowincell="f" filled="f" stroked="f">
                    <v:textbox>
                      <w:txbxContent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 xml:space="preserve">Новгородский филиал публичного акционерного общества «Межрегиональная распределительная 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сетевая компания Северо-Запада»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</w:p>
                        <w:p w:rsidR="00E448FB" w:rsidRPr="00E448FB" w:rsidRDefault="00482141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у</w:t>
                          </w:r>
                          <w:r w:rsidR="00E448FB" w:rsidRPr="00E448FB">
                            <w:rPr>
                              <w:szCs w:val="18"/>
                            </w:rPr>
                            <w:t xml:space="preserve">л. Большая Санкт-Петербургская, д. 3, 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г. Великий Новгород, 173001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novgorodenergo.mrsksevzap.ru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тел.: +7 (8162) 98-43-59</w:t>
                          </w:r>
                        </w:p>
                        <w:p w:rsidR="00E448FB" w:rsidRPr="00E448FB" w:rsidRDefault="00E448FB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r w:rsidRPr="00E448FB">
                            <w:rPr>
                              <w:szCs w:val="18"/>
                            </w:rPr>
                            <w:t>факс: +7 (8162) 98-43-01</w:t>
                          </w:r>
                        </w:p>
                        <w:p w:rsidR="00F42E84" w:rsidRPr="0085600C" w:rsidRDefault="0085600C" w:rsidP="00E448FB">
                          <w:pPr>
                            <w:spacing w:line="200" w:lineRule="exact"/>
                            <w:ind w:firstLine="0"/>
                            <w:jc w:val="left"/>
                            <w:rPr>
                              <w:szCs w:val="18"/>
                            </w:rPr>
                          </w:pPr>
                          <w:proofErr w:type="gramStart"/>
                          <w:r>
                            <w:rPr>
                              <w:szCs w:val="18"/>
                              <w:lang w:val="en-US"/>
                            </w:rPr>
                            <w:t>e</w:t>
                          </w:r>
                          <w:r w:rsidRPr="0085600C">
                            <w:rPr>
                              <w:szCs w:val="18"/>
                            </w:rPr>
                            <w:t>-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mail</w:t>
                          </w:r>
                          <w:proofErr w:type="gramEnd"/>
                          <w:r w:rsidRPr="0085600C">
                            <w:rPr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post</w:t>
                          </w:r>
                          <w:r w:rsidRPr="0085600C">
                            <w:rPr>
                              <w:szCs w:val="18"/>
                            </w:rPr>
                            <w:t>@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novgorodenergo</w:t>
                          </w:r>
                          <w:r w:rsidRPr="0085600C">
                            <w:rPr>
                              <w:szCs w:val="18"/>
                            </w:rPr>
                            <w:t>.</w:t>
                          </w:r>
                          <w:r>
                            <w:rPr>
                              <w:szCs w:val="18"/>
                              <w:lang w:val="en-US"/>
                            </w:rPr>
                            <w:t>ru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  <w:sz w:val="24"/>
              <w:szCs w:val="24"/>
            </w:rPr>
            <w:drawing>
              <wp:anchor distT="0" distB="0" distL="114300" distR="114300" simplePos="0" relativeHeight="251660288" behindDoc="1" locked="0" layoutInCell="1" allowOverlap="1" wp14:anchorId="4DFE2E10" wp14:editId="2B39F7D3">
                <wp:simplePos x="0" y="0"/>
                <wp:positionH relativeFrom="column">
                  <wp:posOffset>-43485</wp:posOffset>
                </wp:positionH>
                <wp:positionV relativeFrom="paragraph">
                  <wp:posOffset>295910</wp:posOffset>
                </wp:positionV>
                <wp:extent cx="1821485" cy="638005"/>
                <wp:effectExtent l="0" t="0" r="7620" b="0"/>
                <wp:wrapNone/>
                <wp:docPr id="291" name="Рисунок 291" descr="D:\!Work AntroM\Rosseti\04.10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!Work AntroM\Rosseti\04.10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1485" cy="638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720178" w:rsidTr="00720178">
      <w:trPr>
        <w:trHeight w:val="2675"/>
      </w:trPr>
      <w:tc>
        <w:tcPr>
          <w:tcW w:w="12252" w:type="dxa"/>
          <w:tcMar>
            <w:top w:w="0" w:type="dxa"/>
            <w:left w:w="0" w:type="dxa"/>
            <w:bottom w:w="0" w:type="dxa"/>
            <w:right w:w="0" w:type="dxa"/>
          </w:tcMar>
          <w:vAlign w:val="bottom"/>
        </w:tcPr>
        <w:p w:rsidR="00720178" w:rsidRDefault="00720178"/>
        <w:p w:rsidR="00720178" w:rsidRDefault="00720178"/>
        <w:p w:rsidR="00720178" w:rsidRDefault="00720178"/>
        <w:p w:rsidR="00720178" w:rsidRDefault="00720178"/>
        <w:p w:rsidR="00720178" w:rsidRDefault="00720178"/>
        <w:tbl>
          <w:tblPr>
            <w:tblW w:w="11829" w:type="dxa"/>
            <w:tblLook w:val="04A0" w:firstRow="1" w:lastRow="0" w:firstColumn="1" w:lastColumn="0" w:noHBand="0" w:noVBand="1"/>
          </w:tblPr>
          <w:tblGrid>
            <w:gridCol w:w="430"/>
            <w:gridCol w:w="2127"/>
            <w:gridCol w:w="430"/>
            <w:gridCol w:w="2407"/>
            <w:gridCol w:w="492"/>
            <w:gridCol w:w="5943"/>
          </w:tblGrid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6"/>
                    <w:sz w:val="20"/>
                  </w:rPr>
                </w:pPr>
                <w:r w:rsidRPr="00160B94"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  <w:t xml:space="preserve">   </w:t>
                </w: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  <w:lang w:val="en-US"/>
                  </w:rPr>
                  <w:t xml:space="preserve"> </w:t>
                </w:r>
                <w:r w:rsidRPr="00160B94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№</w:t>
                </w:r>
                <w:r w:rsidR="00402ABD"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 xml:space="preserve"> </w:t>
                </w:r>
                <w:r w:rsidR="00402ABD" w:rsidRPr="00402ABD">
                  <w:rPr>
                    <w:sz w:val="24"/>
                    <w:szCs w:val="24"/>
                  </w:rPr>
                  <w:t>МР</w:t>
                </w:r>
                <w:proofErr w:type="gramStart"/>
                <w:r w:rsidR="00402ABD" w:rsidRPr="00402ABD">
                  <w:rPr>
                    <w:sz w:val="24"/>
                    <w:szCs w:val="24"/>
                  </w:rPr>
                  <w:t>2</w:t>
                </w:r>
                <w:proofErr w:type="gramEnd"/>
                <w:r w:rsidR="00402ABD" w:rsidRPr="00402ABD">
                  <w:rPr>
                    <w:sz w:val="24"/>
                    <w:szCs w:val="24"/>
                  </w:rPr>
                  <w:t>/6/11-02-05/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cantSplit/>
              <w:trHeight w:val="50"/>
            </w:trPr>
            <w:tc>
              <w:tcPr>
                <w:tcW w:w="2557" w:type="dxa"/>
                <w:gridSpan w:val="2"/>
                <w:tcBorders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rPr>
                    <w:rFonts w:ascii="Times New Roman" w:hAnsi="Times New Roman" w:cs="Times New Roman"/>
                    <w:bCs/>
                    <w:sz w:val="20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</w:rPr>
                  <w:t>На</w:t>
                </w:r>
              </w:p>
            </w:tc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position w:val="-16"/>
                    <w:sz w:val="20"/>
                  </w:rPr>
                </w:pPr>
              </w:p>
            </w:tc>
            <w:tc>
              <w:tcPr>
                <w:tcW w:w="2407" w:type="dxa"/>
                <w:tcBorders>
                  <w:left w:val="nil"/>
                  <w:bottom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720178" w:rsidRDefault="00720178" w:rsidP="00720178">
                <w:pPr>
                  <w:spacing w:line="256" w:lineRule="auto"/>
                  <w:ind w:firstLine="0"/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</w:pPr>
                <w:r>
                  <w:rPr>
                    <w:rFonts w:ascii="Times New Roman" w:hAnsi="Times New Roman" w:cs="Times New Roman"/>
                    <w:bCs/>
                    <w:sz w:val="20"/>
                    <w:szCs w:val="24"/>
                  </w:rPr>
                  <w:t>от</w:t>
                </w:r>
              </w:p>
            </w:tc>
            <w:tc>
              <w:tcPr>
                <w:tcW w:w="6435" w:type="dxa"/>
                <w:gridSpan w:val="2"/>
                <w:tcBorders>
                  <w:left w:val="nil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720178" w:rsidRDefault="00720178" w:rsidP="00720178">
                <w:pPr>
                  <w:spacing w:line="256" w:lineRule="auto"/>
                  <w:ind w:left="142"/>
                  <w:rPr>
                    <w:bCs/>
                    <w:sz w:val="24"/>
                    <w:szCs w:val="24"/>
                  </w:rPr>
                </w:pPr>
              </w:p>
            </w:tc>
          </w:tr>
          <w:tr w:rsidR="00720178" w:rsidTr="00720178">
            <w:trPr>
              <w:gridAfter w:val="1"/>
              <w:wAfter w:w="5943" w:type="dxa"/>
              <w:cantSplit/>
              <w:trHeight w:hRule="exact" w:val="405"/>
            </w:trPr>
            <w:tc>
              <w:tcPr>
                <w:tcW w:w="43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:rsidR="00720178" w:rsidRPr="00160B94" w:rsidRDefault="00720178" w:rsidP="00720178">
                <w:pPr>
                  <w:ind w:firstLine="0"/>
                  <w:jc w:val="left"/>
                  <w:rPr>
                    <w:rFonts w:ascii="Times New Roman" w:hAnsi="Times New Roman" w:cs="Times New Roman"/>
                    <w:bCs/>
                    <w:sz w:val="20"/>
                  </w:rPr>
                </w:pPr>
              </w:p>
            </w:tc>
            <w:tc>
              <w:tcPr>
                <w:tcW w:w="5456" w:type="dxa"/>
                <w:gridSpan w:val="4"/>
                <w:tcBorders>
                  <w:left w:val="nil"/>
                </w:tcBorders>
                <w:vAlign w:val="center"/>
                <w:hideMark/>
              </w:tcPr>
              <w:p w:rsidR="00720178" w:rsidRDefault="00720178" w:rsidP="00720178">
                <w:pPr>
                  <w:rPr>
                    <w:bCs/>
                    <w:sz w:val="24"/>
                    <w:szCs w:val="24"/>
                  </w:rPr>
                </w:pPr>
              </w:p>
            </w:tc>
          </w:tr>
        </w:tbl>
        <w:p w:rsidR="00720178" w:rsidRPr="00160B94" w:rsidRDefault="00720178" w:rsidP="00720178">
          <w:pPr>
            <w:ind w:firstLine="0"/>
            <w:rPr>
              <w:rFonts w:ascii="Times New Roman" w:hAnsi="Times New Roman" w:cs="Times New Roman"/>
              <w:bCs/>
              <w:sz w:val="20"/>
            </w:rPr>
          </w:pPr>
        </w:p>
      </w:tc>
      <w:tc>
        <w:tcPr>
          <w:tcW w:w="222" w:type="dxa"/>
          <w:vAlign w:val="bottom"/>
        </w:tcPr>
        <w:p w:rsidR="00720178" w:rsidRPr="00160B94" w:rsidRDefault="00720178" w:rsidP="00720178">
          <w:pPr>
            <w:ind w:firstLine="0"/>
            <w:jc w:val="left"/>
            <w:rPr>
              <w:rFonts w:ascii="Times New Roman" w:hAnsi="Times New Roman" w:cs="Times New Roman"/>
              <w:bCs/>
              <w:position w:val="-6"/>
              <w:sz w:val="20"/>
            </w:rPr>
          </w:pPr>
          <w:r w:rsidRPr="00160B94">
            <w:rPr>
              <w:rFonts w:ascii="Times New Roman" w:hAnsi="Times New Roman" w:cs="Times New Roman"/>
              <w:bCs/>
              <w:position w:val="-16"/>
              <w:sz w:val="20"/>
            </w:rPr>
            <w:t xml:space="preserve">   </w:t>
          </w:r>
        </w:p>
      </w:tc>
      <w:tc>
        <w:tcPr>
          <w:tcW w:w="407" w:type="dxa"/>
          <w:vAlign w:val="bottom"/>
        </w:tcPr>
        <w:p w:rsidR="00720178" w:rsidRPr="00160B94" w:rsidRDefault="00720178" w:rsidP="00720178">
          <w:pPr>
            <w:spacing w:line="256" w:lineRule="auto"/>
            <w:ind w:firstLine="0"/>
            <w:rPr>
              <w:rFonts w:ascii="Times New Roman" w:hAnsi="Times New Roman" w:cs="Times New Roman"/>
              <w:bCs/>
              <w:sz w:val="20"/>
              <w:szCs w:val="24"/>
            </w:rPr>
          </w:pPr>
          <w:r w:rsidRPr="00160B94">
            <w:rPr>
              <w:rFonts w:ascii="Times New Roman" w:hAnsi="Times New Roman" w:cs="Times New Roman"/>
              <w:bCs/>
              <w:sz w:val="20"/>
              <w:szCs w:val="24"/>
              <w:lang w:val="en-US"/>
            </w:rPr>
            <w:t xml:space="preserve">  </w:t>
          </w:r>
          <w:r w:rsidRPr="00160B94">
            <w:rPr>
              <w:rFonts w:ascii="Times New Roman" w:hAnsi="Times New Roman" w:cs="Times New Roman"/>
              <w:bCs/>
              <w:sz w:val="20"/>
              <w:szCs w:val="24"/>
            </w:rPr>
            <w:t>№</w:t>
          </w:r>
        </w:p>
      </w:tc>
    </w:tr>
  </w:tbl>
  <w:p w:rsidR="005A057F" w:rsidRPr="00C526C0" w:rsidRDefault="005A057F" w:rsidP="005A057F">
    <w:pPr>
      <w:pStyle w:val="a5"/>
      <w:rPr>
        <w:sz w:val="6"/>
      </w:rPr>
    </w:pPr>
  </w:p>
  <w:p w:rsidR="005A057F" w:rsidRPr="005A057F" w:rsidRDefault="005A057F">
    <w:pPr>
      <w:pStyle w:val="a5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987506"/>
    <w:lvl w:ilvl="0">
      <w:numFmt w:val="bullet"/>
      <w:lvlText w:val="*"/>
      <w:lvlJc w:val="left"/>
    </w:lvl>
  </w:abstractNum>
  <w:abstractNum w:abstractNumId="1">
    <w:nsid w:val="21487EFB"/>
    <w:multiLevelType w:val="hybridMultilevel"/>
    <w:tmpl w:val="5972012A"/>
    <w:lvl w:ilvl="0" w:tplc="1C008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8CE23BF"/>
    <w:multiLevelType w:val="hybridMultilevel"/>
    <w:tmpl w:val="C7FEE9F8"/>
    <w:lvl w:ilvl="0" w:tplc="38625E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DA0053"/>
    <w:multiLevelType w:val="hybridMultilevel"/>
    <w:tmpl w:val="A1188F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B5607D"/>
    <w:multiLevelType w:val="hybridMultilevel"/>
    <w:tmpl w:val="6E8A1008"/>
    <w:lvl w:ilvl="0" w:tplc="94A270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1190C7E"/>
    <w:multiLevelType w:val="singleLevel"/>
    <w:tmpl w:val="908E33BA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6">
    <w:nsid w:val="6F5C7D25"/>
    <w:multiLevelType w:val="hybridMultilevel"/>
    <w:tmpl w:val="C0422B60"/>
    <w:lvl w:ilvl="0" w:tplc="A5E49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67"/>
    <w:rsid w:val="000059D1"/>
    <w:rsid w:val="00007088"/>
    <w:rsid w:val="00025EBE"/>
    <w:rsid w:val="00030ADB"/>
    <w:rsid w:val="00031E93"/>
    <w:rsid w:val="00042D59"/>
    <w:rsid w:val="000578AF"/>
    <w:rsid w:val="00062DEC"/>
    <w:rsid w:val="00074A5B"/>
    <w:rsid w:val="000B40F0"/>
    <w:rsid w:val="000C4017"/>
    <w:rsid w:val="000F68D0"/>
    <w:rsid w:val="000F6C28"/>
    <w:rsid w:val="000F7016"/>
    <w:rsid w:val="0011516B"/>
    <w:rsid w:val="001438C1"/>
    <w:rsid w:val="0014653C"/>
    <w:rsid w:val="0015432B"/>
    <w:rsid w:val="00160407"/>
    <w:rsid w:val="00160B94"/>
    <w:rsid w:val="001825E7"/>
    <w:rsid w:val="001C00F6"/>
    <w:rsid w:val="001E3575"/>
    <w:rsid w:val="00233603"/>
    <w:rsid w:val="00251569"/>
    <w:rsid w:val="00253782"/>
    <w:rsid w:val="0026194D"/>
    <w:rsid w:val="00270EC5"/>
    <w:rsid w:val="00277905"/>
    <w:rsid w:val="00282A66"/>
    <w:rsid w:val="00282ADC"/>
    <w:rsid w:val="0029598C"/>
    <w:rsid w:val="00295CA0"/>
    <w:rsid w:val="002C65D7"/>
    <w:rsid w:val="002C7D31"/>
    <w:rsid w:val="002F3F3C"/>
    <w:rsid w:val="003007DA"/>
    <w:rsid w:val="003033AE"/>
    <w:rsid w:val="0031125C"/>
    <w:rsid w:val="00312631"/>
    <w:rsid w:val="003167BC"/>
    <w:rsid w:val="00334C25"/>
    <w:rsid w:val="003365AE"/>
    <w:rsid w:val="00342AD6"/>
    <w:rsid w:val="003C764E"/>
    <w:rsid w:val="003D177E"/>
    <w:rsid w:val="003F6699"/>
    <w:rsid w:val="00402ABD"/>
    <w:rsid w:val="00402CB2"/>
    <w:rsid w:val="00406877"/>
    <w:rsid w:val="00416B32"/>
    <w:rsid w:val="00432B81"/>
    <w:rsid w:val="00474D67"/>
    <w:rsid w:val="00482141"/>
    <w:rsid w:val="00484F39"/>
    <w:rsid w:val="004B70BA"/>
    <w:rsid w:val="004C1FC8"/>
    <w:rsid w:val="004C3D63"/>
    <w:rsid w:val="004F6809"/>
    <w:rsid w:val="005038D6"/>
    <w:rsid w:val="00507F8D"/>
    <w:rsid w:val="00523858"/>
    <w:rsid w:val="00526F68"/>
    <w:rsid w:val="00551A13"/>
    <w:rsid w:val="00566D15"/>
    <w:rsid w:val="005728C4"/>
    <w:rsid w:val="00595A98"/>
    <w:rsid w:val="005A057F"/>
    <w:rsid w:val="005A5C66"/>
    <w:rsid w:val="005B4138"/>
    <w:rsid w:val="005C32B5"/>
    <w:rsid w:val="005F773F"/>
    <w:rsid w:val="006100AF"/>
    <w:rsid w:val="00612088"/>
    <w:rsid w:val="00627B9D"/>
    <w:rsid w:val="00635336"/>
    <w:rsid w:val="0066262A"/>
    <w:rsid w:val="0066398D"/>
    <w:rsid w:val="006662DA"/>
    <w:rsid w:val="00667317"/>
    <w:rsid w:val="00687E9A"/>
    <w:rsid w:val="0069308F"/>
    <w:rsid w:val="006A672F"/>
    <w:rsid w:val="006C28A5"/>
    <w:rsid w:val="006C54CB"/>
    <w:rsid w:val="006D1BFB"/>
    <w:rsid w:val="006F62C9"/>
    <w:rsid w:val="006F7094"/>
    <w:rsid w:val="00720178"/>
    <w:rsid w:val="0072241F"/>
    <w:rsid w:val="00750FB0"/>
    <w:rsid w:val="00764EE6"/>
    <w:rsid w:val="00767520"/>
    <w:rsid w:val="00771685"/>
    <w:rsid w:val="00782528"/>
    <w:rsid w:val="00783D37"/>
    <w:rsid w:val="00791CE9"/>
    <w:rsid w:val="007A6F04"/>
    <w:rsid w:val="007B1CBF"/>
    <w:rsid w:val="007B6901"/>
    <w:rsid w:val="007C13F4"/>
    <w:rsid w:val="007C18E3"/>
    <w:rsid w:val="007D66AB"/>
    <w:rsid w:val="007F3E22"/>
    <w:rsid w:val="007F4E84"/>
    <w:rsid w:val="007F6A97"/>
    <w:rsid w:val="007F7D80"/>
    <w:rsid w:val="0080724A"/>
    <w:rsid w:val="00815672"/>
    <w:rsid w:val="0082798B"/>
    <w:rsid w:val="00836F86"/>
    <w:rsid w:val="00846F84"/>
    <w:rsid w:val="00847D83"/>
    <w:rsid w:val="00853A8C"/>
    <w:rsid w:val="0085600C"/>
    <w:rsid w:val="00856A8F"/>
    <w:rsid w:val="00876137"/>
    <w:rsid w:val="008830C0"/>
    <w:rsid w:val="00891403"/>
    <w:rsid w:val="008A6515"/>
    <w:rsid w:val="008A7C81"/>
    <w:rsid w:val="008B3260"/>
    <w:rsid w:val="008C0DA6"/>
    <w:rsid w:val="008D41B0"/>
    <w:rsid w:val="008D45F0"/>
    <w:rsid w:val="00911F82"/>
    <w:rsid w:val="0091394D"/>
    <w:rsid w:val="00932911"/>
    <w:rsid w:val="0096085D"/>
    <w:rsid w:val="00962BE2"/>
    <w:rsid w:val="009743AA"/>
    <w:rsid w:val="00980C8E"/>
    <w:rsid w:val="00991430"/>
    <w:rsid w:val="009A22F4"/>
    <w:rsid w:val="009A5A6F"/>
    <w:rsid w:val="009C5A52"/>
    <w:rsid w:val="009D746D"/>
    <w:rsid w:val="009E14A5"/>
    <w:rsid w:val="009E6842"/>
    <w:rsid w:val="009F11A0"/>
    <w:rsid w:val="00A0530C"/>
    <w:rsid w:val="00A20B85"/>
    <w:rsid w:val="00A277A4"/>
    <w:rsid w:val="00A278AB"/>
    <w:rsid w:val="00A27C0E"/>
    <w:rsid w:val="00A456D0"/>
    <w:rsid w:val="00A676ED"/>
    <w:rsid w:val="00A72047"/>
    <w:rsid w:val="00A76D38"/>
    <w:rsid w:val="00AB4872"/>
    <w:rsid w:val="00AB6BD8"/>
    <w:rsid w:val="00AC17BC"/>
    <w:rsid w:val="00AC5B05"/>
    <w:rsid w:val="00AD0664"/>
    <w:rsid w:val="00AE22F2"/>
    <w:rsid w:val="00B06098"/>
    <w:rsid w:val="00B22256"/>
    <w:rsid w:val="00B4384C"/>
    <w:rsid w:val="00B6527B"/>
    <w:rsid w:val="00B66621"/>
    <w:rsid w:val="00B84C3A"/>
    <w:rsid w:val="00BB79B2"/>
    <w:rsid w:val="00BE728E"/>
    <w:rsid w:val="00BF76B2"/>
    <w:rsid w:val="00C06DBA"/>
    <w:rsid w:val="00C150A8"/>
    <w:rsid w:val="00C16111"/>
    <w:rsid w:val="00C163B3"/>
    <w:rsid w:val="00C20A32"/>
    <w:rsid w:val="00C36476"/>
    <w:rsid w:val="00C367B1"/>
    <w:rsid w:val="00C46F65"/>
    <w:rsid w:val="00C646DC"/>
    <w:rsid w:val="00C928A1"/>
    <w:rsid w:val="00CA3405"/>
    <w:rsid w:val="00CB2791"/>
    <w:rsid w:val="00CB4D6E"/>
    <w:rsid w:val="00CC3963"/>
    <w:rsid w:val="00CC3F5F"/>
    <w:rsid w:val="00CE343E"/>
    <w:rsid w:val="00CE726B"/>
    <w:rsid w:val="00D238D2"/>
    <w:rsid w:val="00D31AA9"/>
    <w:rsid w:val="00D4290C"/>
    <w:rsid w:val="00D76713"/>
    <w:rsid w:val="00D77D3F"/>
    <w:rsid w:val="00D931D0"/>
    <w:rsid w:val="00D9466D"/>
    <w:rsid w:val="00D97C5F"/>
    <w:rsid w:val="00DC3A96"/>
    <w:rsid w:val="00DD3DE1"/>
    <w:rsid w:val="00DD7DDF"/>
    <w:rsid w:val="00E059CD"/>
    <w:rsid w:val="00E07E11"/>
    <w:rsid w:val="00E43C0F"/>
    <w:rsid w:val="00E448FB"/>
    <w:rsid w:val="00E4668A"/>
    <w:rsid w:val="00E5136A"/>
    <w:rsid w:val="00E5550A"/>
    <w:rsid w:val="00E56F4E"/>
    <w:rsid w:val="00E63291"/>
    <w:rsid w:val="00E64349"/>
    <w:rsid w:val="00E74B3E"/>
    <w:rsid w:val="00EC110C"/>
    <w:rsid w:val="00EE707C"/>
    <w:rsid w:val="00EF002D"/>
    <w:rsid w:val="00F010D7"/>
    <w:rsid w:val="00F059F4"/>
    <w:rsid w:val="00F07D00"/>
    <w:rsid w:val="00F273C5"/>
    <w:rsid w:val="00F42E84"/>
    <w:rsid w:val="00F57501"/>
    <w:rsid w:val="00F66DD6"/>
    <w:rsid w:val="00F743DB"/>
    <w:rsid w:val="00F85E39"/>
    <w:rsid w:val="00FB63B8"/>
    <w:rsid w:val="00FB6F71"/>
    <w:rsid w:val="00FC595A"/>
    <w:rsid w:val="00FE50D2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  <w:style w:type="character" w:styleId="a9">
    <w:name w:val="Hyperlink"/>
    <w:rsid w:val="00402A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F Din Text Cond Pro Light" w:eastAsia="Times New Roman" w:hAnsi="PF Din Text Cond Pro Light" w:cs="Arial"/>
        <w:sz w:val="18"/>
        <w:szCs w:val="22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67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646DC"/>
    <w:pPr>
      <w:widowControl w:val="0"/>
      <w:autoSpaceDE w:val="0"/>
      <w:autoSpaceDN w:val="0"/>
      <w:adjustRightInd w:val="0"/>
      <w:ind w:firstLine="0"/>
      <w:jc w:val="left"/>
    </w:pPr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nhideWhenUsed/>
    <w:rsid w:val="00D97C5F"/>
    <w:pPr>
      <w:spacing w:after="120" w:line="480" w:lineRule="auto"/>
      <w:ind w:left="283" w:firstLine="0"/>
      <w:jc w:val="left"/>
    </w:pPr>
    <w:rPr>
      <w:rFonts w:cs="Times New Roman"/>
      <w:sz w:val="24"/>
      <w:szCs w:val="20"/>
    </w:rPr>
  </w:style>
  <w:style w:type="character" w:customStyle="1" w:styleId="20">
    <w:name w:val="Основной текст с отступом 2 Знак"/>
    <w:link w:val="2"/>
    <w:rsid w:val="00D97C5F"/>
    <w:rPr>
      <w:sz w:val="24"/>
    </w:rPr>
  </w:style>
  <w:style w:type="paragraph" w:styleId="a4">
    <w:name w:val="List Paragraph"/>
    <w:basedOn w:val="a"/>
    <w:uiPriority w:val="34"/>
    <w:qFormat/>
    <w:rsid w:val="00074A5B"/>
    <w:pPr>
      <w:ind w:left="720"/>
      <w:contextualSpacing/>
    </w:pPr>
  </w:style>
  <w:style w:type="paragraph" w:styleId="a5">
    <w:name w:val="header"/>
    <w:basedOn w:val="a"/>
    <w:link w:val="a6"/>
    <w:rsid w:val="005A05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A057F"/>
    <w:rPr>
      <w:rFonts w:eastAsiaTheme="minorHAnsi" w:cstheme="minorBidi"/>
      <w:sz w:val="28"/>
      <w:szCs w:val="22"/>
      <w:lang w:eastAsia="en-US"/>
    </w:rPr>
  </w:style>
  <w:style w:type="paragraph" w:styleId="a7">
    <w:name w:val="footer"/>
    <w:basedOn w:val="a"/>
    <w:link w:val="a8"/>
    <w:rsid w:val="005A05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A057F"/>
    <w:rPr>
      <w:rFonts w:eastAsiaTheme="minorHAnsi" w:cstheme="minorBidi"/>
      <w:sz w:val="28"/>
      <w:szCs w:val="22"/>
      <w:lang w:eastAsia="en-US"/>
    </w:rPr>
  </w:style>
  <w:style w:type="character" w:styleId="a9">
    <w:name w:val="Hyperlink"/>
    <w:rsid w:val="00402A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7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kukha@mrsksevzap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l15750\Documents\&#1042;&#1069;&#1057;\&#1041;&#1083;&#1072;&#1085;&#1082;&#1080;%20&#1076;&#1086;&#1082;&#1091;&#1084;&#1077;&#1085;&#1090;&#1086;&#1074;\2018%2012%2003\&#1055;&#1080;&#1089;&#1100;&#1084;&#1086;%20&#1056;&#1069;&#1057;\&#1064;&#1072;&#1073;&#1083;&#1086;&#1085;%20&#1041;&#1051;&#1040;&#1053;&#1050;&#1040;%20&#1087;&#1080;&#1089;&#1100;&#1084;&#1072;%20&#1059;&#1089;&#1090;&#1100;-&#1050;&#1091;&#1073;&#1077;&#1085;&#1089;&#1082;&#1080;&#1081;%20&#1056;&#1069;&#105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8AC47-8B1D-4FF5-B386-72C84003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письма Усть-Кубенский РЭС</Template>
  <TotalTime>15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РАО «ЕЭС России»</vt:lpstr>
    </vt:vector>
  </TitlesOfParts>
  <Company>ОАО "МРСК Северо-Запада"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РАО «ЕЭС России»</dc:title>
  <dc:creator>Соловьева Оксана Михайловна</dc:creator>
  <cp:lastModifiedBy>Полина Елена Александровна</cp:lastModifiedBy>
  <cp:revision>5</cp:revision>
  <cp:lastPrinted>2019-11-14T08:23:00Z</cp:lastPrinted>
  <dcterms:created xsi:type="dcterms:W3CDTF">2020-02-17T08:46:00Z</dcterms:created>
  <dcterms:modified xsi:type="dcterms:W3CDTF">2020-02-21T06:21:00Z</dcterms:modified>
</cp:coreProperties>
</file>